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9B28B4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9B28B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9B28B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9B28B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9B28B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9B28B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9B28B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9B28B4">
        <w:rPr>
          <w:b w:val="0"/>
        </w:rPr>
        <w:t xml:space="preserve"> 63/2307-21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9B28B4" w:rsidP="00232C8F">
            <w:r>
              <w:t>Социальный педагог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9B28B4" w:rsidP="00232C8F">
            <w:r>
              <w:t>25487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9B28B4" w:rsidRPr="009B28B4">
        <w:rPr>
          <w:rStyle w:val="aa"/>
        </w:rPr>
        <w:t xml:space="preserve"> Педагогический персонал  (не 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9B28B4" w:rsidRPr="009B28B4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9B28B4" w:rsidRPr="009B28B4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9B28B4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9B28B4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9B28B4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9B28B4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9B28B4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9B28B4" w:rsidP="00BA30DE">
            <w:pPr>
              <w:jc w:val="center"/>
            </w:pPr>
            <w:r>
              <w:t>108-731-559 59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9B28B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9B28B4" w:rsidRDefault="009B28B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B28B4" w:rsidRPr="00D15B1E" w:rsidRDefault="009B28B4" w:rsidP="00AD14A4">
            <w:pPr>
              <w:rPr>
                <w:rStyle w:val="a7"/>
              </w:rPr>
            </w:pPr>
          </w:p>
        </w:tc>
      </w:tr>
      <w:tr w:rsidR="009B28B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9B28B4" w:rsidRDefault="009B28B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B28B4" w:rsidRPr="00D15B1E" w:rsidRDefault="009B28B4" w:rsidP="00AD14A4">
            <w:pPr>
              <w:rPr>
                <w:rStyle w:val="a7"/>
              </w:rPr>
            </w:pPr>
          </w:p>
        </w:tc>
      </w:tr>
      <w:tr w:rsidR="009B28B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9B28B4" w:rsidRDefault="009B28B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B28B4" w:rsidRPr="00D15B1E" w:rsidRDefault="009B28B4" w:rsidP="00AD14A4">
            <w:pPr>
              <w:rPr>
                <w:rStyle w:val="a7"/>
              </w:rPr>
            </w:pPr>
          </w:p>
        </w:tc>
      </w:tr>
      <w:tr w:rsidR="009B28B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9B28B4" w:rsidRDefault="009B28B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B28B4" w:rsidRPr="00D15B1E" w:rsidRDefault="009B28B4" w:rsidP="00AD14A4">
            <w:pPr>
              <w:rPr>
                <w:rStyle w:val="a7"/>
              </w:rPr>
            </w:pPr>
          </w:p>
        </w:tc>
      </w:tr>
      <w:tr w:rsidR="009B28B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9B28B4" w:rsidRDefault="009B28B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B28B4" w:rsidRPr="00D15B1E" w:rsidRDefault="009B28B4" w:rsidP="00AD14A4">
            <w:pPr>
              <w:rPr>
                <w:rStyle w:val="a7"/>
              </w:rPr>
            </w:pPr>
          </w:p>
        </w:tc>
      </w:tr>
      <w:tr w:rsidR="009B28B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9B28B4" w:rsidRDefault="009B28B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B28B4" w:rsidRPr="00D15B1E" w:rsidRDefault="009B28B4" w:rsidP="00AD14A4">
            <w:pPr>
              <w:rPr>
                <w:rStyle w:val="a7"/>
              </w:rPr>
            </w:pPr>
          </w:p>
        </w:tc>
      </w:tr>
      <w:tr w:rsidR="009B28B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9B28B4" w:rsidRDefault="009B28B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B28B4" w:rsidRPr="00D15B1E" w:rsidRDefault="009B28B4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9B28B4" w:rsidRPr="009B28B4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9B28B4" w:rsidRPr="009B28B4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lastRenderedPageBreak/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30D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30D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30D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30D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30D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30D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30D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30D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030DD9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30D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30D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30D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30D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030DD9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30D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30DD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30D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030DD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030DD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9B28B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9B28B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9B28B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9B28B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9B28B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9B28B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9B28B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3784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030DD9" w:rsidRPr="00030DD9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030DD9" w:rsidRPr="00030DD9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9B28B4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9B28B4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9B28B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9B28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9B28B4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9B28B4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9B28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9B28B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(дата)</w:t>
            </w: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(дата)</w:t>
            </w: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(дата)</w:t>
            </w: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(дата)</w:t>
            </w: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(дата)</w:t>
            </w: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(дата)</w:t>
            </w: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030DD9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030DD9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9B28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9B28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9B28B4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B28B4" w:rsidRPr="009B28B4" w:rsidRDefault="009B28B4" w:rsidP="00EF07A3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(дата)</w:t>
            </w: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B28B4" w:rsidRPr="009B28B4" w:rsidRDefault="009B28B4" w:rsidP="00EF07A3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(дата)</w:t>
            </w: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B28B4" w:rsidRPr="009B28B4" w:rsidRDefault="009B28B4" w:rsidP="00EF07A3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(дата)</w:t>
            </w: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B28B4" w:rsidRPr="009B28B4" w:rsidRDefault="009B28B4" w:rsidP="00EF07A3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(дата)</w:t>
            </w: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B28B4" w:rsidRPr="009B28B4" w:rsidRDefault="009B28B4" w:rsidP="00EF07A3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(дата)</w:t>
            </w: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B28B4" w:rsidRPr="009B28B4" w:rsidRDefault="009B28B4" w:rsidP="00EF07A3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(дата)</w:t>
            </w: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28B4" w:rsidRPr="009B28B4" w:rsidRDefault="009B28B4" w:rsidP="004E51DC">
            <w:pPr>
              <w:pStyle w:val="a8"/>
            </w:pPr>
          </w:p>
        </w:tc>
      </w:tr>
      <w:tr w:rsidR="009B28B4" w:rsidRPr="009B28B4" w:rsidTr="009B28B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B28B4" w:rsidRPr="009B28B4" w:rsidRDefault="009B28B4" w:rsidP="00EF07A3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B28B4" w:rsidRPr="009B28B4" w:rsidRDefault="009B28B4" w:rsidP="004E51DC">
            <w:pPr>
              <w:pStyle w:val="a8"/>
              <w:rPr>
                <w:vertAlign w:val="superscript"/>
              </w:rPr>
            </w:pPr>
            <w:r w:rsidRPr="009B28B4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9B28B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63/2307-21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030DD9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030DD9" w:rsidRPr="00030DD9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 (не 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487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63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63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5842D1AB83394D65874A0B8315663923"/>
    <w:docVar w:name="rm_id" w:val="6708"/>
    <w:docVar w:name="rm_name" w:val="                                          "/>
    <w:docVar w:name="rm_number" w:val=" 63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30192"/>
    <w:rsid w:val="00030DD9"/>
    <w:rsid w:val="00046815"/>
    <w:rsid w:val="0005566C"/>
    <w:rsid w:val="000860ED"/>
    <w:rsid w:val="000905BE"/>
    <w:rsid w:val="00093DDC"/>
    <w:rsid w:val="000A7A57"/>
    <w:rsid w:val="000D1F5B"/>
    <w:rsid w:val="00110025"/>
    <w:rsid w:val="001429B1"/>
    <w:rsid w:val="00145419"/>
    <w:rsid w:val="001456F8"/>
    <w:rsid w:val="0015635F"/>
    <w:rsid w:val="00156986"/>
    <w:rsid w:val="001607C8"/>
    <w:rsid w:val="00175CA2"/>
    <w:rsid w:val="00177F3D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205DB"/>
    <w:rsid w:val="00444410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C3DCB"/>
    <w:rsid w:val="005D6DFE"/>
    <w:rsid w:val="005F6B08"/>
    <w:rsid w:val="00632974"/>
    <w:rsid w:val="00635CD3"/>
    <w:rsid w:val="00676220"/>
    <w:rsid w:val="0069682B"/>
    <w:rsid w:val="00696AD2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83461"/>
    <w:rsid w:val="008E68DE"/>
    <w:rsid w:val="008E70C1"/>
    <w:rsid w:val="0090588D"/>
    <w:rsid w:val="00920DB5"/>
    <w:rsid w:val="0092778A"/>
    <w:rsid w:val="00967790"/>
    <w:rsid w:val="0098630F"/>
    <w:rsid w:val="009B024D"/>
    <w:rsid w:val="009B28B4"/>
    <w:rsid w:val="009B3577"/>
    <w:rsid w:val="009D30DB"/>
    <w:rsid w:val="009F2523"/>
    <w:rsid w:val="00A100AB"/>
    <w:rsid w:val="00A12349"/>
    <w:rsid w:val="00A204F5"/>
    <w:rsid w:val="00A46928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B0141"/>
    <w:rsid w:val="00CE3307"/>
    <w:rsid w:val="00D15B1E"/>
    <w:rsid w:val="00D54969"/>
    <w:rsid w:val="00D76DF8"/>
    <w:rsid w:val="00DB1272"/>
    <w:rsid w:val="00DB5302"/>
    <w:rsid w:val="00DD6B1F"/>
    <w:rsid w:val="00E124F4"/>
    <w:rsid w:val="00E36337"/>
    <w:rsid w:val="00E3784F"/>
    <w:rsid w:val="00E43EDA"/>
    <w:rsid w:val="00EB72AD"/>
    <w:rsid w:val="00EC37A1"/>
    <w:rsid w:val="00EF07A3"/>
    <w:rsid w:val="00EF3DC4"/>
    <w:rsid w:val="00F13F9A"/>
    <w:rsid w:val="00F15977"/>
    <w:rsid w:val="00F31AF6"/>
    <w:rsid w:val="00F42313"/>
    <w:rsid w:val="00F4249F"/>
    <w:rsid w:val="00F60342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5</cp:revision>
  <dcterms:created xsi:type="dcterms:W3CDTF">2022-02-17T02:46:00Z</dcterms:created>
  <dcterms:modified xsi:type="dcterms:W3CDTF">2022-02-18T08:23:00Z</dcterms:modified>
</cp:coreProperties>
</file>